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A1B5D" w:rsidRPr="0090605D" w:rsidTr="009534CE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4A1B5D" w:rsidRPr="0090605D" w:rsidRDefault="004A1B5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4A1B5D" w:rsidRPr="0090605D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4A1B5D" w:rsidRPr="0090605D" w:rsidRDefault="004A1B5D" w:rsidP="009534CE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 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 xml:space="preserve">(полное наименование </w:t>
            </w:r>
            <w:r w:rsidRPr="0090605D">
              <w:rPr>
                <w:sz w:val="20"/>
                <w:szCs w:val="20"/>
                <w:vertAlign w:val="superscript"/>
              </w:rPr>
              <w:t>организации, проводящей специальную оценку условий труда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A1B5D" w:rsidRPr="0090605D" w:rsidTr="009534CE">
        <w:trPr>
          <w:jc w:val="center"/>
        </w:trPr>
        <w:tc>
          <w:tcPr>
            <w:tcW w:w="6345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A1B5D" w:rsidRPr="0090605D" w:rsidTr="009534CE">
        <w:trPr>
          <w:jc w:val="center"/>
        </w:trPr>
        <w:tc>
          <w:tcPr>
            <w:tcW w:w="6345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07.03.2017</w:t>
            </w:r>
          </w:p>
        </w:tc>
        <w:tc>
          <w:tcPr>
            <w:tcW w:w="2038" w:type="dxa"/>
            <w:vAlign w:val="center"/>
          </w:tcPr>
          <w:p w:rsidR="004A1B5D" w:rsidRPr="0090605D" w:rsidRDefault="004A1B5D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бессрочно</w:t>
            </w:r>
          </w:p>
        </w:tc>
      </w:tr>
    </w:tbl>
    <w:p w:rsidR="004A1B5D" w:rsidRPr="0090605D" w:rsidRDefault="004A1B5D" w:rsidP="009534CE">
      <w:pPr>
        <w:pStyle w:val="Heading1"/>
        <w:rPr>
          <w:sz w:val="20"/>
          <w:szCs w:val="20"/>
        </w:rPr>
      </w:pPr>
    </w:p>
    <w:p w:rsidR="004A1B5D" w:rsidRPr="0090605D" w:rsidRDefault="004A1B5D" w:rsidP="00367816">
      <w:pPr>
        <w:pStyle w:val="Heading1"/>
        <w:rPr>
          <w:sz w:val="20"/>
          <w:szCs w:val="20"/>
        </w:rPr>
      </w:pPr>
      <w:r w:rsidRPr="0090605D">
        <w:rPr>
          <w:sz w:val="20"/>
          <w:szCs w:val="20"/>
        </w:rPr>
        <w:t>ПРОТОКОЛ</w:t>
      </w:r>
      <w:r w:rsidRPr="0090605D">
        <w:rPr>
          <w:caps/>
          <w:sz w:val="20"/>
          <w:szCs w:val="20"/>
        </w:rPr>
        <w:br/>
      </w:r>
      <w:r w:rsidRPr="0090605D">
        <w:rPr>
          <w:sz w:val="20"/>
          <w:szCs w:val="20"/>
        </w:rP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4A1B5D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B5D" w:rsidRPr="0090605D" w:rsidRDefault="004A1B5D" w:rsidP="00367816">
            <w:pPr>
              <w:rPr>
                <w:sz w:val="20"/>
                <w:szCs w:val="20"/>
              </w:rPr>
            </w:pPr>
            <w:r w:rsidRPr="0090605D">
              <w:rPr>
                <w:sz w:val="20"/>
                <w:szCs w:val="20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B5D" w:rsidRPr="0090605D" w:rsidRDefault="004A1B5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24-185/19А (23-185/19А)- Х</w:t>
            </w:r>
          </w:p>
        </w:tc>
      </w:tr>
      <w:tr w:rsidR="004A1B5D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B5D" w:rsidRPr="0090605D" w:rsidRDefault="004A1B5D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B5D" w:rsidRPr="0090605D" w:rsidRDefault="004A1B5D" w:rsidP="00883461">
            <w:pPr>
              <w:pStyle w:val="a2"/>
              <w:rPr>
                <w:bCs/>
                <w:sz w:val="20"/>
              </w:rPr>
            </w:pPr>
            <w:r w:rsidRPr="0090605D">
              <w:rPr>
                <w:sz w:val="20"/>
                <w:vertAlign w:val="superscript"/>
              </w:rPr>
              <w:t>(идентификационный номер протокола)</w:t>
            </w:r>
          </w:p>
        </w:tc>
      </w:tr>
    </w:tbl>
    <w:p w:rsidR="004A1B5D" w:rsidRPr="0090605D" w:rsidRDefault="004A1B5D" w:rsidP="00F5580B">
      <w:pPr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>1. Дата проведения измерений (оценки):</w:t>
      </w:r>
      <w:r w:rsidRPr="0090605D">
        <w:rPr>
          <w:sz w:val="20"/>
          <w:szCs w:val="20"/>
        </w:rPr>
        <w:t xml:space="preserve"> </w:t>
      </w:r>
      <w:fldSimple w:instr=" DOCVARIABLE izm_date \* MERGEFORMAT ">
        <w:r>
          <w:rPr>
            <w:sz w:val="20"/>
            <w:szCs w:val="20"/>
          </w:rPr>
          <w:t xml:space="preserve">22.07.2019 </w:t>
        </w:r>
      </w:fldSimple>
    </w:p>
    <w:p w:rsidR="004A1B5D" w:rsidRPr="0090605D" w:rsidRDefault="004A1B5D" w:rsidP="00F5580B">
      <w:pPr>
        <w:spacing w:before="120"/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 xml:space="preserve">    Дата выдачи протокола</w:t>
      </w:r>
      <w:r w:rsidRPr="0090605D">
        <w:rPr>
          <w:b/>
          <w:color w:val="000000"/>
          <w:sz w:val="20"/>
          <w:szCs w:val="20"/>
        </w:rPr>
        <w:t>:</w:t>
      </w:r>
      <w:r w:rsidRPr="0090605D">
        <w:rPr>
          <w:color w:val="000000"/>
          <w:sz w:val="20"/>
          <w:szCs w:val="20"/>
        </w:rPr>
        <w:t xml:space="preserve"> </w:t>
      </w:r>
      <w:fldSimple w:instr=" DOCVARIABLE fill_date \* MERGEFORMAT ">
        <w:r>
          <w:rPr>
            <w:bCs/>
            <w:sz w:val="20"/>
            <w:szCs w:val="20"/>
          </w:rPr>
          <w:t xml:space="preserve">24.07.2019 </w:t>
        </w:r>
      </w:fldSimple>
    </w:p>
    <w:p w:rsidR="004A1B5D" w:rsidRPr="0090605D" w:rsidRDefault="004A1B5D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2. Лабораторный номер:</w:t>
      </w:r>
      <w:r w:rsidRPr="0090605D">
        <w:rPr>
          <w:b w:val="0"/>
          <w:sz w:val="20"/>
          <w:szCs w:val="20"/>
        </w:rPr>
        <w:t>_</w:t>
      </w:r>
      <w:r>
        <w:rPr>
          <w:b w:val="0"/>
          <w:sz w:val="20"/>
          <w:szCs w:val="20"/>
          <w:lang w:val="en-US"/>
        </w:rPr>
        <w:t>39</w:t>
      </w:r>
      <w:r w:rsidRPr="0090605D">
        <w:rPr>
          <w:b w:val="0"/>
          <w:sz w:val="20"/>
          <w:szCs w:val="20"/>
        </w:rPr>
        <w:t>____</w:t>
      </w:r>
    </w:p>
    <w:p w:rsidR="004A1B5D" w:rsidRPr="0090605D" w:rsidRDefault="004A1B5D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3. Сведения о работодателе:</w:t>
      </w:r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3.1. Наименование 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name \* MERGEFORMAT ">
        <w:r w:rsidRPr="00B14D44">
          <w:rPr>
            <w:rStyle w:val="a3"/>
            <w:sz w:val="20"/>
            <w:szCs w:val="20"/>
          </w:rPr>
          <w:t xml:space="preserve">Акционерное общество "Клевер" </w:t>
        </w:r>
      </w:fldSimple>
      <w:r w:rsidRPr="0090605D">
        <w:rPr>
          <w:rStyle w:val="a3"/>
          <w:sz w:val="20"/>
          <w:szCs w:val="20"/>
        </w:rPr>
        <w:t> </w:t>
      </w:r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3.2. Место нахождения и место осуществления деятельности 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adr \* MERGEFORMAT ">
        <w:r w:rsidRPr="00B14D44">
          <w:rPr>
            <w:rStyle w:val="a3"/>
            <w:sz w:val="20"/>
            <w:szCs w:val="20"/>
          </w:rPr>
          <w:t xml:space="preserve">344029, г. Ростов-на-Дону, ул. 50-летия Ростсельмаша, 2-6/22 </w:t>
        </w:r>
      </w:fldSimple>
      <w:r w:rsidRPr="0090605D">
        <w:rPr>
          <w:rStyle w:val="a3"/>
          <w:sz w:val="20"/>
          <w:szCs w:val="20"/>
        </w:rPr>
        <w:t> </w:t>
      </w:r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3.3. Наименование структурного подразделения:</w:t>
      </w:r>
      <w:r w:rsidRPr="0090605D">
        <w:rPr>
          <w:rStyle w:val="a3"/>
          <w:sz w:val="20"/>
          <w:szCs w:val="20"/>
        </w:rPr>
        <w:t xml:space="preserve"> </w:t>
      </w:r>
      <w:fldSimple w:instr=" DOCVARIABLE ceh_info \* MERGEFORMAT ">
        <w:r w:rsidRPr="00B14D44">
          <w:rPr>
            <w:rStyle w:val="a3"/>
            <w:sz w:val="20"/>
            <w:szCs w:val="20"/>
          </w:rPr>
          <w:t xml:space="preserve"> Участок мехобработки</w:t>
        </w:r>
      </w:fldSimple>
      <w:r w:rsidRPr="0090605D">
        <w:rPr>
          <w:rStyle w:val="a3"/>
          <w:sz w:val="20"/>
          <w:szCs w:val="20"/>
        </w:rPr>
        <w:t> </w:t>
      </w:r>
    </w:p>
    <w:p w:rsidR="004A1B5D" w:rsidRPr="0090605D" w:rsidRDefault="004A1B5D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4. Сведения о рабочем месте:</w:t>
      </w:r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4.1. Номер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umber \* MERGEFORMAT ">
        <w:r w:rsidRPr="00B14D44">
          <w:rPr>
            <w:sz w:val="20"/>
            <w:szCs w:val="20"/>
            <w:u w:val="single"/>
          </w:rPr>
          <w:t xml:space="preserve"> 24-185/19А </w:t>
        </w:r>
        <w:r>
          <w:t xml:space="preserve">(23-185/19А) </w:t>
        </w:r>
      </w:fldSimple>
      <w:r w:rsidRPr="0090605D">
        <w:rPr>
          <w:rStyle w:val="a3"/>
          <w:sz w:val="20"/>
          <w:szCs w:val="20"/>
        </w:rPr>
        <w:t> </w:t>
      </w:r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4.2. Наименование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ame \* MERGEFORMAT ">
        <w:r w:rsidRPr="00B14D44">
          <w:rPr>
            <w:rStyle w:val="a3"/>
            <w:sz w:val="20"/>
            <w:szCs w:val="20"/>
          </w:rPr>
          <w:t xml:space="preserve"> Газорезчик </w:t>
        </w:r>
      </w:fldSimple>
    </w:p>
    <w:p w:rsidR="004A1B5D" w:rsidRPr="0090605D" w:rsidRDefault="004A1B5D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4.3. Код по ОК 016-94:</w:t>
      </w:r>
      <w:r w:rsidRPr="0090605D">
        <w:rPr>
          <w:rStyle w:val="a3"/>
          <w:sz w:val="20"/>
          <w:szCs w:val="20"/>
        </w:rPr>
        <w:t xml:space="preserve"> </w:t>
      </w:r>
      <w:fldSimple w:instr=" DOCVARIABLE codeok \* MERGEFORMAT ">
        <w:r w:rsidRPr="00B14D44">
          <w:rPr>
            <w:rStyle w:val="a3"/>
            <w:sz w:val="20"/>
            <w:szCs w:val="20"/>
          </w:rPr>
          <w:t xml:space="preserve"> 11618 </w:t>
        </w:r>
      </w:fldSimple>
      <w:r w:rsidRPr="0090605D">
        <w:rPr>
          <w:rStyle w:val="a3"/>
          <w:sz w:val="20"/>
          <w:szCs w:val="20"/>
        </w:rPr>
        <w:t> </w:t>
      </w:r>
    </w:p>
    <w:p w:rsidR="004A1B5D" w:rsidRPr="0090605D" w:rsidRDefault="004A1B5D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 xml:space="preserve">5. Сведения о средствах измерения: </w:t>
      </w:r>
      <w:fldSimple w:instr=" DOCVARIABLE izm_tools \* MERGEFORMAT ">
        <w:r w:rsidRPr="00B14D44">
          <w:rPr>
            <w:sz w:val="20"/>
            <w:szCs w:val="20"/>
          </w:rPr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4A1B5D" w:rsidRPr="00574492" w:rsidTr="00574492">
        <w:trPr>
          <w:jc w:val="center"/>
        </w:trPr>
        <w:tc>
          <w:tcPr>
            <w:tcW w:w="5208" w:type="dxa"/>
            <w:vAlign w:val="center"/>
          </w:tcPr>
          <w:p w:rsidR="004A1B5D" w:rsidRPr="0090605D" w:rsidRDefault="004A1B5D" w:rsidP="00883461">
            <w:pPr>
              <w:pStyle w:val="a1"/>
            </w:pPr>
            <w:bookmarkStart w:id="3" w:name="si_table"/>
            <w:bookmarkEnd w:id="3"/>
            <w:r w:rsidRPr="0090605D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4A1B5D" w:rsidRPr="0090605D" w:rsidRDefault="004A1B5D" w:rsidP="00883461">
            <w:pPr>
              <w:pStyle w:val="a1"/>
            </w:pPr>
            <w:bookmarkStart w:id="4" w:name="si_factory_num"/>
            <w:bookmarkEnd w:id="4"/>
            <w:r w:rsidRPr="0090605D">
              <w:t>Заводской номер</w:t>
            </w:r>
          </w:p>
        </w:tc>
        <w:tc>
          <w:tcPr>
            <w:tcW w:w="1701" w:type="dxa"/>
            <w:vAlign w:val="center"/>
          </w:tcPr>
          <w:p w:rsidR="004A1B5D" w:rsidRPr="0090605D" w:rsidRDefault="004A1B5D" w:rsidP="00883461">
            <w:pPr>
              <w:pStyle w:val="a1"/>
            </w:pPr>
            <w:bookmarkStart w:id="5" w:name="si_sertif"/>
            <w:bookmarkEnd w:id="5"/>
            <w:r w:rsidRPr="0090605D">
              <w:t>№ свидетельства</w:t>
            </w:r>
          </w:p>
        </w:tc>
        <w:tc>
          <w:tcPr>
            <w:tcW w:w="1559" w:type="dxa"/>
            <w:vAlign w:val="center"/>
          </w:tcPr>
          <w:p w:rsidR="004A1B5D" w:rsidRPr="0090605D" w:rsidRDefault="004A1B5D" w:rsidP="00883461">
            <w:pPr>
              <w:pStyle w:val="a1"/>
            </w:pPr>
            <w:bookmarkStart w:id="6" w:name="si_end_date"/>
            <w:bookmarkEnd w:id="6"/>
            <w:r w:rsidRPr="0090605D">
              <w:t>Действительно до:</w:t>
            </w:r>
          </w:p>
        </w:tc>
      </w:tr>
      <w:tr w:rsidR="004A1B5D" w:rsidRPr="00574492" w:rsidTr="00574492">
        <w:trPr>
          <w:jc w:val="center"/>
        </w:trPr>
        <w:tc>
          <w:tcPr>
            <w:tcW w:w="5208" w:type="dxa"/>
            <w:vAlign w:val="center"/>
          </w:tcPr>
          <w:p w:rsidR="004A1B5D" w:rsidRPr="0090605D" w:rsidRDefault="004A1B5D" w:rsidP="00702544">
            <w:pPr>
              <w:pStyle w:val="a1"/>
              <w:jc w:val="left"/>
            </w:pPr>
            <w:r>
              <w:t>Метеометр МЭС-200А</w:t>
            </w:r>
          </w:p>
        </w:tc>
        <w:tc>
          <w:tcPr>
            <w:tcW w:w="1559" w:type="dxa"/>
            <w:vAlign w:val="center"/>
          </w:tcPr>
          <w:p w:rsidR="004A1B5D" w:rsidRPr="0090605D" w:rsidRDefault="004A1B5D" w:rsidP="00883461">
            <w:pPr>
              <w:pStyle w:val="a1"/>
            </w:pPr>
            <w:r>
              <w:t>5410</w:t>
            </w:r>
          </w:p>
        </w:tc>
        <w:tc>
          <w:tcPr>
            <w:tcW w:w="1701" w:type="dxa"/>
            <w:vAlign w:val="center"/>
          </w:tcPr>
          <w:p w:rsidR="004A1B5D" w:rsidRPr="0090605D" w:rsidRDefault="004A1B5D" w:rsidP="00883461">
            <w:pPr>
              <w:pStyle w:val="a1"/>
            </w:pPr>
            <w:r>
              <w:t>4131</w:t>
            </w:r>
          </w:p>
        </w:tc>
        <w:tc>
          <w:tcPr>
            <w:tcW w:w="1559" w:type="dxa"/>
            <w:vAlign w:val="center"/>
          </w:tcPr>
          <w:p w:rsidR="004A1B5D" w:rsidRPr="0090605D" w:rsidRDefault="004A1B5D" w:rsidP="00883461">
            <w:pPr>
              <w:pStyle w:val="a1"/>
            </w:pPr>
            <w:r>
              <w:t>11.11.2019</w:t>
            </w:r>
          </w:p>
        </w:tc>
      </w:tr>
      <w:tr w:rsidR="004A1B5D" w:rsidRPr="00574492" w:rsidTr="00574492">
        <w:trPr>
          <w:jc w:val="center"/>
        </w:trPr>
        <w:tc>
          <w:tcPr>
            <w:tcW w:w="5208" w:type="dxa"/>
            <w:vAlign w:val="center"/>
          </w:tcPr>
          <w:p w:rsidR="004A1B5D" w:rsidRDefault="004A1B5D" w:rsidP="00702544">
            <w:pPr>
              <w:pStyle w:val="a1"/>
              <w:jc w:val="left"/>
            </w:pPr>
            <w:r>
              <w:t>Аспиратор сильфонный "АМ-5"</w:t>
            </w:r>
          </w:p>
        </w:tc>
        <w:tc>
          <w:tcPr>
            <w:tcW w:w="1559" w:type="dxa"/>
            <w:vAlign w:val="center"/>
          </w:tcPr>
          <w:p w:rsidR="004A1B5D" w:rsidRDefault="004A1B5D" w:rsidP="00883461">
            <w:pPr>
              <w:pStyle w:val="a1"/>
            </w:pPr>
            <w:r>
              <w:t>241773</w:t>
            </w:r>
          </w:p>
        </w:tc>
        <w:tc>
          <w:tcPr>
            <w:tcW w:w="1701" w:type="dxa"/>
            <w:vAlign w:val="center"/>
          </w:tcPr>
          <w:p w:rsidR="004A1B5D" w:rsidRDefault="004A1B5D" w:rsidP="00883461">
            <w:pPr>
              <w:pStyle w:val="a1"/>
            </w:pPr>
            <w:r>
              <w:t>06.021946.18</w:t>
            </w:r>
          </w:p>
        </w:tc>
        <w:tc>
          <w:tcPr>
            <w:tcW w:w="1559" w:type="dxa"/>
            <w:vAlign w:val="center"/>
          </w:tcPr>
          <w:p w:rsidR="004A1B5D" w:rsidRDefault="004A1B5D" w:rsidP="00883461">
            <w:pPr>
              <w:pStyle w:val="a1"/>
            </w:pPr>
            <w:r>
              <w:t>15.10.2019</w:t>
            </w:r>
          </w:p>
        </w:tc>
      </w:tr>
      <w:tr w:rsidR="004A1B5D" w:rsidRPr="00574492" w:rsidTr="00574492">
        <w:trPr>
          <w:jc w:val="center"/>
        </w:trPr>
        <w:tc>
          <w:tcPr>
            <w:tcW w:w="5208" w:type="dxa"/>
            <w:vAlign w:val="center"/>
          </w:tcPr>
          <w:p w:rsidR="004A1B5D" w:rsidRDefault="004A1B5D" w:rsidP="00702544">
            <w:pPr>
              <w:pStyle w:val="a1"/>
              <w:jc w:val="left"/>
            </w:pPr>
            <w:r>
              <w:t>Трубки индикаторные на оксид углерода С-2-ТИ СО (20)</w:t>
            </w:r>
          </w:p>
        </w:tc>
        <w:tc>
          <w:tcPr>
            <w:tcW w:w="1559" w:type="dxa"/>
            <w:vAlign w:val="center"/>
          </w:tcPr>
          <w:p w:rsidR="004A1B5D" w:rsidRDefault="004A1B5D" w:rsidP="00883461">
            <w:pPr>
              <w:pStyle w:val="a1"/>
            </w:pPr>
            <w:r>
              <w:t>партия № 25- 4 – 2</w:t>
            </w:r>
          </w:p>
        </w:tc>
        <w:tc>
          <w:tcPr>
            <w:tcW w:w="1701" w:type="dxa"/>
            <w:vAlign w:val="center"/>
          </w:tcPr>
          <w:p w:rsidR="004A1B5D" w:rsidRDefault="004A1B5D" w:rsidP="00883461">
            <w:pPr>
              <w:pStyle w:val="a1"/>
            </w:pPr>
            <w:r>
              <w:t>242/3100-2018</w:t>
            </w:r>
          </w:p>
        </w:tc>
        <w:tc>
          <w:tcPr>
            <w:tcW w:w="1559" w:type="dxa"/>
            <w:vAlign w:val="center"/>
          </w:tcPr>
          <w:p w:rsidR="004A1B5D" w:rsidRDefault="004A1B5D" w:rsidP="00883461">
            <w:pPr>
              <w:pStyle w:val="a1"/>
            </w:pPr>
            <w:r>
              <w:t>15.11.2019</w:t>
            </w:r>
          </w:p>
        </w:tc>
      </w:tr>
    </w:tbl>
    <w:p w:rsidR="004A1B5D" w:rsidRPr="0090605D" w:rsidRDefault="004A1B5D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6.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A1B5D" w:rsidRPr="00E12EC6" w:rsidRDefault="004A1B5D" w:rsidP="00AD14A4">
      <w:pPr>
        <w:rPr>
          <w:sz w:val="20"/>
          <w:szCs w:val="20"/>
        </w:rPr>
      </w:pPr>
      <w:r w:rsidRPr="0090605D">
        <w:rPr>
          <w:sz w:val="20"/>
          <w:szCs w:val="20"/>
        </w:rPr>
        <w:fldChar w:fldCharType="begin"/>
      </w:r>
      <w:r w:rsidRPr="0090605D">
        <w:rPr>
          <w:sz w:val="20"/>
          <w:szCs w:val="20"/>
        </w:rPr>
        <w:instrText xml:space="preserve"> DOCVARIABLE izm_nd_new \* MERGEFORMAT </w:instrText>
      </w:r>
      <w:r w:rsidRPr="0090605D">
        <w:rPr>
          <w:sz w:val="20"/>
          <w:szCs w:val="20"/>
        </w:rPr>
        <w:fldChar w:fldCharType="separate"/>
      </w:r>
      <w:r w:rsidRPr="00E12EC6">
        <w:rPr>
          <w:sz w:val="20"/>
          <w:szCs w:val="20"/>
        </w:rPr>
        <w:t>- ГОСТ 12.1.005-88 Общие санитарно-гигиенические требования к воздуху рабочей зоны;</w:t>
      </w:r>
    </w:p>
    <w:p w:rsidR="004A1B5D" w:rsidRPr="00E12EC6" w:rsidRDefault="004A1B5D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4A1B5D" w:rsidRPr="00E12EC6" w:rsidRDefault="004A1B5D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ГН 2.2.5.3532-18 Предельно допустимые концентрации (ПДК) вредных веществ в воздухе рабочей зоны;</w:t>
      </w:r>
    </w:p>
    <w:p w:rsidR="004A1B5D" w:rsidRPr="0090605D" w:rsidRDefault="004A1B5D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</w:t>
      </w:r>
      <w:r w:rsidRPr="0090605D">
        <w:rPr>
          <w:sz w:val="20"/>
          <w:szCs w:val="20"/>
        </w:rPr>
        <w:fldChar w:fldCharType="end"/>
      </w:r>
    </w:p>
    <w:p w:rsidR="004A1B5D" w:rsidRPr="0090605D" w:rsidRDefault="004A1B5D" w:rsidP="00B11B17">
      <w:pPr>
        <w:spacing w:before="120"/>
        <w:rPr>
          <w:b/>
          <w:color w:val="000000"/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7. Условия проведения исследований</w:t>
      </w: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2079"/>
        <w:gridCol w:w="2079"/>
        <w:gridCol w:w="2079"/>
      </w:tblGrid>
      <w:tr w:rsidR="004A1B5D" w:rsidRPr="00574492" w:rsidTr="00574492">
        <w:trPr>
          <w:jc w:val="center"/>
        </w:trPr>
        <w:tc>
          <w:tcPr>
            <w:tcW w:w="3827" w:type="dxa"/>
            <w:vAlign w:val="center"/>
          </w:tcPr>
          <w:p w:rsidR="004A1B5D" w:rsidRPr="0090605D" w:rsidRDefault="004A1B5D" w:rsidP="00F06EB9">
            <w:pPr>
              <w:pStyle w:val="a1"/>
            </w:pPr>
            <w:r w:rsidRPr="0090605D">
              <w:t>Наименование рабочей зоны</w:t>
            </w:r>
          </w:p>
        </w:tc>
        <w:tc>
          <w:tcPr>
            <w:tcW w:w="2079" w:type="dxa"/>
            <w:vAlign w:val="center"/>
          </w:tcPr>
          <w:p w:rsidR="004A1B5D" w:rsidRPr="0090605D" w:rsidRDefault="004A1B5D" w:rsidP="00F06EB9">
            <w:pPr>
              <w:pStyle w:val="a1"/>
            </w:pPr>
            <w:r w:rsidRPr="0090605D">
              <w:t xml:space="preserve">Температура воздуха, </w:t>
            </w:r>
            <w:r w:rsidRPr="00574492">
              <w:rPr>
                <w:vertAlign w:val="superscript"/>
              </w:rPr>
              <w:t>o</w:t>
            </w:r>
            <w:r w:rsidRPr="0090605D">
              <w:t>C</w:t>
            </w:r>
          </w:p>
        </w:tc>
        <w:tc>
          <w:tcPr>
            <w:tcW w:w="2079" w:type="dxa"/>
            <w:vAlign w:val="center"/>
          </w:tcPr>
          <w:p w:rsidR="004A1B5D" w:rsidRPr="0090605D" w:rsidRDefault="004A1B5D" w:rsidP="00F06EB9">
            <w:pPr>
              <w:pStyle w:val="a1"/>
            </w:pPr>
            <w:r w:rsidRPr="0090605D">
              <w:t>Атмосферное давление, мм рт.ст.</w:t>
            </w:r>
          </w:p>
        </w:tc>
        <w:tc>
          <w:tcPr>
            <w:tcW w:w="2079" w:type="dxa"/>
            <w:vAlign w:val="center"/>
          </w:tcPr>
          <w:p w:rsidR="004A1B5D" w:rsidRPr="0090605D" w:rsidRDefault="004A1B5D" w:rsidP="00F06EB9">
            <w:pPr>
              <w:pStyle w:val="a1"/>
            </w:pPr>
            <w:r w:rsidRPr="0090605D">
              <w:t>Относительная влажность, %</w:t>
            </w:r>
          </w:p>
        </w:tc>
      </w:tr>
      <w:tr w:rsidR="004A1B5D" w:rsidRPr="00574492" w:rsidTr="00574492">
        <w:trPr>
          <w:jc w:val="center"/>
        </w:trPr>
        <w:tc>
          <w:tcPr>
            <w:tcW w:w="3827" w:type="dxa"/>
            <w:vAlign w:val="center"/>
          </w:tcPr>
          <w:p w:rsidR="004A1B5D" w:rsidRPr="0090605D" w:rsidRDefault="004A1B5D" w:rsidP="00F06EB9">
            <w:pPr>
              <w:pStyle w:val="a1"/>
            </w:pPr>
            <w:r>
              <w:rPr>
                <w:b/>
              </w:rPr>
              <w:t>Помещение цеха</w:t>
            </w:r>
          </w:p>
        </w:tc>
        <w:tc>
          <w:tcPr>
            <w:tcW w:w="2079" w:type="dxa"/>
            <w:vAlign w:val="center"/>
          </w:tcPr>
          <w:p w:rsidR="004A1B5D" w:rsidRPr="00E12EC6" w:rsidRDefault="004A1B5D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079" w:type="dxa"/>
            <w:vAlign w:val="center"/>
          </w:tcPr>
          <w:p w:rsidR="004A1B5D" w:rsidRPr="00E12EC6" w:rsidRDefault="004A1B5D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754</w:t>
            </w:r>
          </w:p>
        </w:tc>
        <w:tc>
          <w:tcPr>
            <w:tcW w:w="2079" w:type="dxa"/>
            <w:vAlign w:val="center"/>
          </w:tcPr>
          <w:p w:rsidR="004A1B5D" w:rsidRPr="00E12EC6" w:rsidRDefault="004A1B5D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</w:tbl>
    <w:p w:rsidR="004A1B5D" w:rsidRPr="0090605D" w:rsidRDefault="004A1B5D" w:rsidP="00FF386A">
      <w:pPr>
        <w:pStyle w:val="a"/>
        <w:rPr>
          <w:sz w:val="20"/>
          <w:szCs w:val="20"/>
        </w:rPr>
      </w:pPr>
    </w:p>
    <w:p w:rsidR="004A1B5D" w:rsidRPr="0090605D" w:rsidRDefault="004A1B5D" w:rsidP="00FF386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8.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4A1B5D" w:rsidRPr="0090605D" w:rsidTr="00E12EC6">
        <w:trPr>
          <w:tblHeader/>
          <w:jc w:val="center"/>
        </w:trPr>
        <w:tc>
          <w:tcPr>
            <w:tcW w:w="3237" w:type="dxa"/>
            <w:vAlign w:val="center"/>
          </w:tcPr>
          <w:p w:rsidR="004A1B5D" w:rsidRPr="0090605D" w:rsidRDefault="004A1B5D" w:rsidP="00FF386A">
            <w:pPr>
              <w:pStyle w:val="a1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0605D">
              <w:t>Наименование</w:t>
            </w:r>
          </w:p>
          <w:p w:rsidR="004A1B5D" w:rsidRPr="0090605D" w:rsidRDefault="004A1B5D" w:rsidP="00FF386A">
            <w:pPr>
              <w:pStyle w:val="a1"/>
            </w:pPr>
            <w:r w:rsidRPr="0090605D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A1B5D" w:rsidRPr="0090605D" w:rsidRDefault="004A1B5D" w:rsidP="00FF386A">
            <w:pPr>
              <w:pStyle w:val="a1"/>
            </w:pPr>
            <w:bookmarkStart w:id="10" w:name="fact_column"/>
            <w:bookmarkEnd w:id="10"/>
            <w:r w:rsidRPr="0090605D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A1B5D" w:rsidRPr="0090605D" w:rsidRDefault="004A1B5D" w:rsidP="00FF386A">
            <w:pPr>
              <w:pStyle w:val="a1"/>
            </w:pPr>
            <w:bookmarkStart w:id="11" w:name="norm_column"/>
            <w:bookmarkEnd w:id="11"/>
            <w:r w:rsidRPr="0090605D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A1B5D" w:rsidRPr="0090605D" w:rsidRDefault="004A1B5D" w:rsidP="00FF386A">
            <w:pPr>
              <w:pStyle w:val="a1"/>
            </w:pPr>
            <w:bookmarkStart w:id="12" w:name="class_column"/>
            <w:bookmarkEnd w:id="12"/>
            <w:r w:rsidRPr="0090605D">
              <w:t>Класс опасности</w:t>
            </w:r>
          </w:p>
        </w:tc>
        <w:tc>
          <w:tcPr>
            <w:tcW w:w="1518" w:type="dxa"/>
            <w:vAlign w:val="center"/>
          </w:tcPr>
          <w:p w:rsidR="004A1B5D" w:rsidRPr="0090605D" w:rsidRDefault="004A1B5D" w:rsidP="00FF386A">
            <w:pPr>
              <w:pStyle w:val="a1"/>
            </w:pPr>
            <w:r w:rsidRPr="0090605D">
              <w:t xml:space="preserve"> </w:t>
            </w:r>
            <w:bookmarkStart w:id="13" w:name="kut_column"/>
            <w:bookmarkEnd w:id="13"/>
            <w:r w:rsidRPr="0090605D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4A1B5D" w:rsidRPr="0090605D" w:rsidRDefault="004A1B5D" w:rsidP="00FF386A">
            <w:pPr>
              <w:pStyle w:val="a1"/>
            </w:pPr>
            <w:r w:rsidRPr="0090605D">
              <w:t xml:space="preserve"> </w:t>
            </w:r>
            <w:bookmarkStart w:id="14" w:name="time_column"/>
            <w:bookmarkEnd w:id="14"/>
            <w:r w:rsidRPr="0090605D">
              <w:t>Время воздействия, %</w:t>
            </w:r>
          </w:p>
        </w:tc>
      </w:tr>
      <w:tr w:rsidR="004A1B5D" w:rsidRPr="0090605D" w:rsidTr="00FF386A">
        <w:trPr>
          <w:jc w:val="center"/>
        </w:trPr>
        <w:tc>
          <w:tcPr>
            <w:tcW w:w="3237" w:type="dxa"/>
            <w:vAlign w:val="center"/>
          </w:tcPr>
          <w:p w:rsidR="004A1B5D" w:rsidRPr="00E12EC6" w:rsidRDefault="004A1B5D" w:rsidP="00FF386A">
            <w:pPr>
              <w:pStyle w:val="a1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 цеха, рабочее место газорезчика</w:t>
            </w:r>
          </w:p>
        </w:tc>
        <w:tc>
          <w:tcPr>
            <w:tcW w:w="1453" w:type="dxa"/>
            <w:vAlign w:val="center"/>
          </w:tcPr>
          <w:p w:rsidR="004A1B5D" w:rsidRPr="0090605D" w:rsidRDefault="004A1B5D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4A1B5D" w:rsidRPr="0090605D" w:rsidRDefault="004A1B5D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4A1B5D" w:rsidRPr="0090605D" w:rsidRDefault="004A1B5D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4A1B5D" w:rsidRPr="0090605D" w:rsidRDefault="004A1B5D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4A1B5D" w:rsidRPr="0090605D" w:rsidRDefault="004A1B5D" w:rsidP="00FF386A">
            <w:pPr>
              <w:pStyle w:val="a1"/>
            </w:pPr>
          </w:p>
        </w:tc>
      </w:tr>
      <w:tr w:rsidR="004A1B5D" w:rsidRPr="0090605D" w:rsidTr="00FF386A">
        <w:trPr>
          <w:jc w:val="center"/>
        </w:trPr>
        <w:tc>
          <w:tcPr>
            <w:tcW w:w="3237" w:type="dxa"/>
            <w:vAlign w:val="center"/>
          </w:tcPr>
          <w:p w:rsidR="004A1B5D" w:rsidRPr="00E12EC6" w:rsidRDefault="004A1B5D" w:rsidP="00FF386A">
            <w:pPr>
              <w:pStyle w:val="a1"/>
              <w:rPr>
                <w:i/>
              </w:rPr>
            </w:pPr>
            <w:bookmarkStart w:id="16" w:name="ko1_2090"/>
            <w:bookmarkEnd w:id="16"/>
            <w:r w:rsidRPr="00E12EC6">
              <w:rPr>
                <w:i/>
              </w:rPr>
              <w:t>Углерод оксид, мг/м³</w:t>
            </w:r>
          </w:p>
        </w:tc>
        <w:tc>
          <w:tcPr>
            <w:tcW w:w="1453" w:type="dxa"/>
            <w:vAlign w:val="center"/>
          </w:tcPr>
          <w:p w:rsidR="004A1B5D" w:rsidRPr="00E12EC6" w:rsidRDefault="004A1B5D" w:rsidP="00FF386A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330" w:type="dxa"/>
            <w:vAlign w:val="center"/>
          </w:tcPr>
          <w:p w:rsidR="004A1B5D" w:rsidRPr="0090605D" w:rsidRDefault="004A1B5D" w:rsidP="00FF386A">
            <w:pPr>
              <w:pStyle w:val="a1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4A1B5D" w:rsidRPr="0090605D" w:rsidRDefault="004A1B5D" w:rsidP="00FF386A">
            <w:pPr>
              <w:pStyle w:val="a1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A1B5D" w:rsidRPr="0090605D" w:rsidRDefault="004A1B5D" w:rsidP="00FF386A">
            <w:pPr>
              <w:pStyle w:val="a1"/>
            </w:pPr>
            <w:r>
              <w:t>3.2</w:t>
            </w:r>
          </w:p>
        </w:tc>
        <w:tc>
          <w:tcPr>
            <w:tcW w:w="1575" w:type="dxa"/>
            <w:vAlign w:val="center"/>
          </w:tcPr>
          <w:p w:rsidR="004A1B5D" w:rsidRPr="00E12EC6" w:rsidRDefault="004A1B5D" w:rsidP="00FF386A">
            <w:pPr>
              <w:pStyle w:val="a1"/>
            </w:pPr>
            <w:r w:rsidRPr="00E12EC6">
              <w:t>100</w:t>
            </w:r>
          </w:p>
        </w:tc>
      </w:tr>
    </w:tbl>
    <w:p w:rsidR="004A1B5D" w:rsidRPr="0090605D" w:rsidRDefault="004A1B5D" w:rsidP="00367816">
      <w:pPr>
        <w:rPr>
          <w:sz w:val="20"/>
          <w:szCs w:val="20"/>
        </w:rPr>
      </w:pPr>
    </w:p>
    <w:p w:rsidR="004A1B5D" w:rsidRPr="0090605D" w:rsidRDefault="004A1B5D" w:rsidP="00D76DF8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9. Заключение:</w:t>
      </w:r>
      <w:r w:rsidRPr="0090605D">
        <w:rPr>
          <w:b/>
          <w:color w:val="000000"/>
          <w:sz w:val="20"/>
          <w:szCs w:val="20"/>
        </w:rPr>
        <w:br/>
      </w:r>
      <w:fldSimple w:instr=" DOCVARIABLE att_zakl \* MERGEFORMAT ">
        <w:r w:rsidRPr="00E12EC6">
          <w:rPr>
            <w:bCs/>
            <w:sz w:val="20"/>
            <w:szCs w:val="20"/>
          </w:rPr>
          <w:t>-</w:t>
        </w:r>
        <w:r w:rsidRPr="00E12EC6">
          <w:rPr>
            <w:sz w:val="20"/>
            <w:szCs w:val="20"/>
          </w:rPr>
          <w:t xml:space="preserve"> фактический уровень вредного фактора не соответствует гигиеническим нормативам;</w:t>
        </w:r>
      </w:fldSimple>
      <w:r w:rsidRPr="0090605D">
        <w:rPr>
          <w:sz w:val="20"/>
          <w:szCs w:val="20"/>
        </w:rPr>
        <w:br/>
        <w:t xml:space="preserve">- класс (подкласс) условий труда - </w:t>
      </w:r>
      <w:fldSimple w:instr=" DOCVARIABLE class \* MERGEFORMAT ">
        <w:r>
          <w:rPr>
            <w:sz w:val="20"/>
            <w:szCs w:val="20"/>
          </w:rPr>
          <w:t>3.2</w:t>
        </w:r>
      </w:fldSimple>
    </w:p>
    <w:p w:rsidR="004A1B5D" w:rsidRPr="0090605D" w:rsidRDefault="004A1B5D" w:rsidP="001D1742">
      <w:pPr>
        <w:rPr>
          <w:b/>
          <w:color w:val="000000"/>
          <w:sz w:val="20"/>
          <w:szCs w:val="20"/>
        </w:rPr>
      </w:pPr>
    </w:p>
    <w:p w:rsidR="004A1B5D" w:rsidRPr="0090605D" w:rsidRDefault="004A1B5D" w:rsidP="001D1742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10. Сотрудники организации (лаборатории)</w:t>
      </w:r>
      <w:r w:rsidRPr="0090605D">
        <w:rPr>
          <w:b/>
          <w:bCs/>
          <w:color w:val="000000"/>
          <w:sz w:val="20"/>
          <w:szCs w:val="2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A1B5D" w:rsidRPr="009369AD" w:rsidTr="009369A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A87A98">
            <w:pPr>
              <w:pStyle w:val="a1"/>
            </w:pPr>
          </w:p>
        </w:tc>
        <w:tc>
          <w:tcPr>
            <w:tcW w:w="284" w:type="dxa"/>
            <w:vAlign w:val="bottom"/>
          </w:tcPr>
          <w:p w:rsidR="004A1B5D" w:rsidRPr="009369AD" w:rsidRDefault="004A1B5D" w:rsidP="00A87A98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A87A98">
            <w:pPr>
              <w:pStyle w:val="a1"/>
            </w:pPr>
            <w:r w:rsidRPr="009369AD">
              <w:t>Лаборант химического анализа</w:t>
            </w:r>
          </w:p>
        </w:tc>
        <w:tc>
          <w:tcPr>
            <w:tcW w:w="284" w:type="dxa"/>
            <w:vAlign w:val="bottom"/>
          </w:tcPr>
          <w:p w:rsidR="004A1B5D" w:rsidRPr="009369AD" w:rsidRDefault="004A1B5D" w:rsidP="00A87A98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A87A98">
            <w:pPr>
              <w:pStyle w:val="a1"/>
            </w:pPr>
          </w:p>
        </w:tc>
        <w:tc>
          <w:tcPr>
            <w:tcW w:w="283" w:type="dxa"/>
            <w:vAlign w:val="bottom"/>
          </w:tcPr>
          <w:p w:rsidR="004A1B5D" w:rsidRPr="009369AD" w:rsidRDefault="004A1B5D" w:rsidP="00A87A98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A87A98">
            <w:pPr>
              <w:pStyle w:val="a1"/>
            </w:pPr>
            <w:r w:rsidRPr="009369AD">
              <w:t>Житная Т.И.</w:t>
            </w:r>
          </w:p>
        </w:tc>
      </w:tr>
      <w:tr w:rsidR="004A1B5D" w:rsidRPr="009369AD" w:rsidTr="009369A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  <w:bookmarkStart w:id="17" w:name="fio_izm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A1B5D" w:rsidRPr="009369AD" w:rsidRDefault="004A1B5D" w:rsidP="00A87A98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(Ф.И.О.)</w:t>
            </w:r>
          </w:p>
        </w:tc>
      </w:tr>
    </w:tbl>
    <w:p w:rsidR="004A1B5D" w:rsidRPr="0090605D" w:rsidRDefault="004A1B5D" w:rsidP="00EF6C29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11.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A1B5D" w:rsidRPr="009369AD" w:rsidTr="009369A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EF6C29">
            <w:pPr>
              <w:pStyle w:val="a1"/>
            </w:pPr>
            <w:r w:rsidRPr="009369AD">
              <w:t>1962</w:t>
            </w:r>
          </w:p>
        </w:tc>
        <w:tc>
          <w:tcPr>
            <w:tcW w:w="284" w:type="dxa"/>
            <w:vAlign w:val="bottom"/>
          </w:tcPr>
          <w:p w:rsidR="004A1B5D" w:rsidRPr="009369AD" w:rsidRDefault="004A1B5D" w:rsidP="00EF6C29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EF6C29">
            <w:pPr>
              <w:pStyle w:val="a1"/>
            </w:pPr>
            <w:r w:rsidRPr="009369AD">
              <w:t>Специалист по СОУТ</w:t>
            </w:r>
          </w:p>
        </w:tc>
        <w:tc>
          <w:tcPr>
            <w:tcW w:w="284" w:type="dxa"/>
            <w:vAlign w:val="bottom"/>
          </w:tcPr>
          <w:p w:rsidR="004A1B5D" w:rsidRPr="009369AD" w:rsidRDefault="004A1B5D" w:rsidP="00EF6C29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EF6C29">
            <w:pPr>
              <w:pStyle w:val="a1"/>
            </w:pPr>
          </w:p>
        </w:tc>
        <w:tc>
          <w:tcPr>
            <w:tcW w:w="283" w:type="dxa"/>
            <w:vAlign w:val="bottom"/>
          </w:tcPr>
          <w:p w:rsidR="004A1B5D" w:rsidRPr="009369AD" w:rsidRDefault="004A1B5D" w:rsidP="00EF6C29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4A1B5D" w:rsidRPr="009369AD" w:rsidRDefault="004A1B5D" w:rsidP="00EF6C29">
            <w:pPr>
              <w:pStyle w:val="a1"/>
            </w:pPr>
            <w:r w:rsidRPr="009369AD">
              <w:t>Скребнёв Б. В.</w:t>
            </w:r>
          </w:p>
        </w:tc>
      </w:tr>
      <w:tr w:rsidR="004A1B5D" w:rsidRPr="009369AD" w:rsidTr="009369A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A1B5D" w:rsidRPr="009369AD" w:rsidRDefault="004A1B5D" w:rsidP="00EF6C29">
            <w:pPr>
              <w:pStyle w:val="a1"/>
              <w:rPr>
                <w:b/>
                <w:vertAlign w:val="superscript"/>
              </w:rPr>
            </w:pPr>
            <w:r w:rsidRPr="009369AD">
              <w:rPr>
                <w:vertAlign w:val="superscript"/>
              </w:rPr>
              <w:t>(Ф.И.О.)</w:t>
            </w:r>
          </w:p>
        </w:tc>
      </w:tr>
    </w:tbl>
    <w:p w:rsidR="004A1B5D" w:rsidRPr="0090605D" w:rsidRDefault="004A1B5D" w:rsidP="0046307B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12.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4A1B5D" w:rsidRPr="009369AD" w:rsidTr="00574492">
        <w:trPr>
          <w:trHeight w:val="284"/>
        </w:trPr>
        <w:tc>
          <w:tcPr>
            <w:tcW w:w="1668" w:type="dxa"/>
            <w:vAlign w:val="center"/>
          </w:tcPr>
          <w:p w:rsidR="004A1B5D" w:rsidRPr="009369AD" w:rsidRDefault="004A1B5D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4A1B5D" w:rsidRPr="009369AD" w:rsidRDefault="004A1B5D" w:rsidP="00F1631E">
            <w:pPr>
              <w:pStyle w:val="a1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</w:pPr>
            <w:r w:rsidRPr="009369AD"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4A1B5D" w:rsidRPr="009369AD" w:rsidRDefault="004A1B5D" w:rsidP="00F1631E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4A1B5D" w:rsidRPr="009369AD" w:rsidRDefault="004A1B5D" w:rsidP="00F1631E">
            <w:pPr>
              <w:pStyle w:val="a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</w:pPr>
            <w:r w:rsidRPr="009369AD">
              <w:t>Серебряков С. Л.</w:t>
            </w:r>
          </w:p>
        </w:tc>
      </w:tr>
      <w:tr w:rsidR="004A1B5D" w:rsidRPr="009369AD" w:rsidTr="00574492">
        <w:trPr>
          <w:trHeight w:val="284"/>
        </w:trPr>
        <w:tc>
          <w:tcPr>
            <w:tcW w:w="1668" w:type="dxa"/>
            <w:vAlign w:val="center"/>
          </w:tcPr>
          <w:p w:rsidR="004A1B5D" w:rsidRPr="009369AD" w:rsidRDefault="004A1B5D" w:rsidP="00574492">
            <w:pPr>
              <w:pStyle w:val="a1"/>
              <w:jc w:val="left"/>
              <w:rPr>
                <w:b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  <w:bookmarkStart w:id="21" w:name="sign_boss_state_bm"/>
            <w:bookmarkEnd w:id="21"/>
            <w:r w:rsidRPr="009369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  <w:bookmarkStart w:id="23" w:name="sign_boss_sign_bm"/>
            <w:bookmarkEnd w:id="23"/>
            <w:r w:rsidRPr="00936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A1B5D" w:rsidRPr="009369AD" w:rsidRDefault="004A1B5D" w:rsidP="00F1631E">
            <w:pPr>
              <w:pStyle w:val="a1"/>
              <w:rPr>
                <w:vertAlign w:val="superscript"/>
              </w:rPr>
            </w:pPr>
            <w:bookmarkStart w:id="25" w:name="sign_boss_fio_bm"/>
            <w:bookmarkEnd w:id="25"/>
            <w:r w:rsidRPr="009369AD">
              <w:rPr>
                <w:vertAlign w:val="superscript"/>
              </w:rPr>
              <w:t>(Ф.И.О.)</w:t>
            </w:r>
          </w:p>
        </w:tc>
      </w:tr>
    </w:tbl>
    <w:p w:rsidR="004A1B5D" w:rsidRPr="0090605D" w:rsidRDefault="004A1B5D" w:rsidP="00AD5731">
      <w:pPr>
        <w:spacing w:before="120"/>
        <w:rPr>
          <w:sz w:val="20"/>
          <w:szCs w:val="20"/>
        </w:rPr>
      </w:pPr>
    </w:p>
    <w:sectPr w:rsidR="004A1B5D" w:rsidRPr="0090605D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B5D" w:rsidRDefault="004A1B5D" w:rsidP="0076042D">
      <w:pPr>
        <w:pStyle w:val="a2"/>
      </w:pPr>
      <w:r>
        <w:separator/>
      </w:r>
    </w:p>
  </w:endnote>
  <w:endnote w:type="continuationSeparator" w:id="0">
    <w:p w:rsidR="004A1B5D" w:rsidRDefault="004A1B5D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5D" w:rsidRDefault="004A1B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713"/>
      <w:gridCol w:w="784"/>
      <w:gridCol w:w="4815"/>
    </w:tblGrid>
    <w:tr w:rsidR="004A1B5D" w:rsidTr="00574492">
      <w:tc>
        <w:tcPr>
          <w:tcW w:w="4428" w:type="dxa"/>
        </w:tcPr>
        <w:p w:rsidR="004A1B5D" w:rsidRPr="00574492" w:rsidRDefault="004A1B5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24-185/19А (23-185/19А)- Х</w:t>
          </w:r>
        </w:p>
      </w:tc>
      <w:tc>
        <w:tcPr>
          <w:tcW w:w="720" w:type="dxa"/>
        </w:tcPr>
        <w:p w:rsidR="004A1B5D" w:rsidRPr="00574492" w:rsidRDefault="004A1B5D" w:rsidP="00574492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4A1B5D" w:rsidRPr="00574492" w:rsidRDefault="004A1B5D" w:rsidP="00574492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74492">
            <w:rPr>
              <w:rStyle w:val="PageNumber"/>
              <w:sz w:val="20"/>
              <w:szCs w:val="20"/>
            </w:rPr>
            <w:t xml:space="preserve">Стр. </w:t>
          </w:r>
          <w:r w:rsidRPr="00574492">
            <w:rPr>
              <w:rStyle w:val="PageNumber"/>
              <w:sz w:val="20"/>
              <w:szCs w:val="20"/>
            </w:rPr>
            <w:fldChar w:fldCharType="begin"/>
          </w:r>
          <w:r w:rsidRPr="00574492">
            <w:rPr>
              <w:rStyle w:val="PageNumber"/>
              <w:sz w:val="20"/>
              <w:szCs w:val="20"/>
            </w:rPr>
            <w:instrText xml:space="preserve">PAGE  </w:instrText>
          </w:r>
          <w:r w:rsidRPr="00574492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74492">
            <w:rPr>
              <w:rStyle w:val="PageNumber"/>
              <w:sz w:val="20"/>
              <w:szCs w:val="20"/>
            </w:rPr>
            <w:fldChar w:fldCharType="end"/>
          </w:r>
          <w:r w:rsidRPr="00574492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9369AD">
              <w:rPr>
                <w:rStyle w:val="PageNumber"/>
                <w:noProof/>
                <w:sz w:val="20"/>
              </w:rPr>
              <w:t>2</w:t>
            </w:r>
          </w:fldSimple>
          <w:r w:rsidRPr="00574492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4A1B5D" w:rsidRDefault="004A1B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5D" w:rsidRDefault="004A1B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B5D" w:rsidRDefault="004A1B5D" w:rsidP="0076042D">
      <w:pPr>
        <w:pStyle w:val="a2"/>
      </w:pPr>
      <w:r>
        <w:separator/>
      </w:r>
    </w:p>
  </w:footnote>
  <w:footnote w:type="continuationSeparator" w:id="0">
    <w:p w:rsidR="004A1B5D" w:rsidRDefault="004A1B5D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5D" w:rsidRDefault="004A1B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5D" w:rsidRDefault="004A1B5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5D" w:rsidRDefault="004A1B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1"/>
    <w:docVar w:name="anal_rms" w:val="4;  23-185/19А, 24-185/19А (23-185/19А), 25-185/19А (23-185/19А), 26-185/19А (23-185/19А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boss_data" w:val="2BAB7176E6C24E00A28FE395B751BDF6~028-567-087 82"/>
    <w:docVar w:name="ceh_info" w:val=" Участок мехобработки"/>
    <w:docVar w:name="class" w:val="3.2"/>
    <w:docVar w:name="close_doc_flag" w:val="0"/>
    <w:docVar w:name="co_classes" w:val="   "/>
    <w:docVar w:name="codeok" w:val=" 11618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15.07.2019"/>
    <w:docVar w:name="D_prikaz" w:val="18.04.2019"/>
    <w:docVar w:name="dop_info" w:val="  "/>
    <w:docVar w:name="exp_guids" w:val="0F4BB6FA6E12499284380B067A1DACDC@072-815-564-73"/>
    <w:docVar w:name="exp_snils" w:val="0F4BB6FA6E12499284380B067A1DACDC@072-815-564-73"/>
    <w:docVar w:name="fac_name" w:val="Химический"/>
    <w:docVar w:name="fac_name2" w:val="Химический"/>
    <w:docVar w:name="facid" w:val="1"/>
    <w:docVar w:name="fact_adr" w:val="   "/>
    <w:docVar w:name="factor_guid" w:val="01E547F8B7264AEAAFD502278B5B14B8"/>
    <w:docVar w:name="fill_date" w:val="24.07.2019"/>
    <w:docVar w:name="footer_num" w:val="Протокол № 24-185/19А (23-185/19А)- Х"/>
    <w:docVar w:name="hlp" w:val="3"/>
    <w:docVar w:name="izm_date" w:val="22.07.2019"/>
    <w:docVar w:name="izm_metod" w:val="    "/>
    <w:docVar w:name="izm_nd_new" w:val="- ГОСТ 12.1.005-88 Общие санитарно-гигиенические требования к воздуху рабочей зоны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;_x000D_- ГН 2.2.5.3532-18 Предельно допустимые концентрации (ПДК) вредных веществ в воздухе рабочей зоны;_x000D_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Усовершенствовать систему вентиляции "/>
    <w:docVar w:name="measures2" w:val="Снижение концентрации вредных веществ в воздухе рабочей зоны "/>
    <w:docVar w:name="N_dog" w:val="185"/>
    <w:docVar w:name="N_prikaz" w:val="01-01-№366"/>
    <w:docVar w:name="num_doc" w:val="24-185/19А (23-185/19А)- Х "/>
    <w:docVar w:name="oborud" w:val=" Резак пропановый, кислородный баллон, пропановый баллон "/>
    <w:docVar w:name="org_id" w:val="1"/>
    <w:docVar w:name="org_member_fio" w:val=" "/>
    <w:docVar w:name="org_member_state" w:val=" "/>
    <w:docVar w:name="pers_guids" w:val="55C0D4171556441291FCF7BD6AF9BD05@028-790-891-00"/>
    <w:docVar w:name="pers_snils" w:val="55C0D4171556441291FCF7BD6AF9BD05@028-790-891-00"/>
    <w:docVar w:name="rab_fio" w:val="   "/>
    <w:docVar w:name="raschet" w:val="   "/>
    <w:docVar w:name="rbtd_adr" w:val="344029, г. Ростов-на-Дону, ул. 50-летия Ростсельмаша, 2-6/22 "/>
    <w:docVar w:name="rbtd_name" w:val="Акционерное общество &quot;Клевер&quot; "/>
    <w:docVar w:name="rm_guid" w:val="83E2B8B7FEDA42BDBB3C0B3CCDFC2A86"/>
    <w:docVar w:name="rm_id" w:val="121"/>
    <w:docVar w:name="rm_name" w:val=" Газорезчик "/>
    <w:docVar w:name="rm_number" w:val=" 24-185/19А (23-185/19А) "/>
    <w:docVar w:name="si_guids" w:val="95CC084B2C204DE7A2125DC03A54B385@5410@12.11.2018@11.11.2019~C5256CB2DA8B416F81A2B474504C0B9B@241773@16.10.2018@15.10.2019~52DDE380F11A4FD8B23D728E91398F54@партия № 25- 4 – 2@16.05.2018@15.11.2019"/>
    <w:docVar w:name="sign_date" w:val="   "/>
    <w:docVar w:name="struct_info" w:val="    "/>
    <w:docVar w:name="template" w:val="him_prg_sout.dot"/>
    <w:docVar w:name="timesmena" w:val="480"/>
    <w:docVar w:name="tools" w:val=" Кислород, пропан "/>
    <w:docVar w:name="version" w:val="51"/>
  </w:docVars>
  <w:rsids>
    <w:rsidRoot w:val="00FB7CD4"/>
    <w:rsid w:val="00025683"/>
    <w:rsid w:val="00046815"/>
    <w:rsid w:val="0005566C"/>
    <w:rsid w:val="000D1F5B"/>
    <w:rsid w:val="00106F2F"/>
    <w:rsid w:val="00110025"/>
    <w:rsid w:val="001429B1"/>
    <w:rsid w:val="001607C8"/>
    <w:rsid w:val="001C27C4"/>
    <w:rsid w:val="001D1742"/>
    <w:rsid w:val="001F4D8D"/>
    <w:rsid w:val="00234932"/>
    <w:rsid w:val="002A3673"/>
    <w:rsid w:val="002B3D8A"/>
    <w:rsid w:val="002E55C6"/>
    <w:rsid w:val="00305B2F"/>
    <w:rsid w:val="00360472"/>
    <w:rsid w:val="00367816"/>
    <w:rsid w:val="003876C3"/>
    <w:rsid w:val="003C24DB"/>
    <w:rsid w:val="003E43FD"/>
    <w:rsid w:val="00402CAC"/>
    <w:rsid w:val="00436B7D"/>
    <w:rsid w:val="00444410"/>
    <w:rsid w:val="0046307B"/>
    <w:rsid w:val="004A1B5D"/>
    <w:rsid w:val="004A47AD"/>
    <w:rsid w:val="004C4DB2"/>
    <w:rsid w:val="00540A54"/>
    <w:rsid w:val="00563E94"/>
    <w:rsid w:val="00567161"/>
    <w:rsid w:val="00574492"/>
    <w:rsid w:val="00576095"/>
    <w:rsid w:val="005A3A36"/>
    <w:rsid w:val="005B466C"/>
    <w:rsid w:val="005B7FE8"/>
    <w:rsid w:val="005C0A9A"/>
    <w:rsid w:val="005C553E"/>
    <w:rsid w:val="00605498"/>
    <w:rsid w:val="0063641C"/>
    <w:rsid w:val="00666A81"/>
    <w:rsid w:val="0069682B"/>
    <w:rsid w:val="006C28B3"/>
    <w:rsid w:val="00702544"/>
    <w:rsid w:val="007049EB"/>
    <w:rsid w:val="00710271"/>
    <w:rsid w:val="00715A70"/>
    <w:rsid w:val="00717C9F"/>
    <w:rsid w:val="0076042D"/>
    <w:rsid w:val="007B2D38"/>
    <w:rsid w:val="007B779A"/>
    <w:rsid w:val="007C253E"/>
    <w:rsid w:val="007D1852"/>
    <w:rsid w:val="007D2CEA"/>
    <w:rsid w:val="00814BF6"/>
    <w:rsid w:val="00864C2A"/>
    <w:rsid w:val="00882FC3"/>
    <w:rsid w:val="00883461"/>
    <w:rsid w:val="008D4D99"/>
    <w:rsid w:val="008E68DE"/>
    <w:rsid w:val="0090588D"/>
    <w:rsid w:val="0090605D"/>
    <w:rsid w:val="0092778A"/>
    <w:rsid w:val="009369AD"/>
    <w:rsid w:val="009534CE"/>
    <w:rsid w:val="009A2129"/>
    <w:rsid w:val="00A12349"/>
    <w:rsid w:val="00A5747D"/>
    <w:rsid w:val="00A87A98"/>
    <w:rsid w:val="00A91908"/>
    <w:rsid w:val="00AA4551"/>
    <w:rsid w:val="00AA7CC1"/>
    <w:rsid w:val="00AD14A4"/>
    <w:rsid w:val="00AD5731"/>
    <w:rsid w:val="00AD7C32"/>
    <w:rsid w:val="00AE51FE"/>
    <w:rsid w:val="00AF3BF2"/>
    <w:rsid w:val="00AF796F"/>
    <w:rsid w:val="00B11B17"/>
    <w:rsid w:val="00B14D44"/>
    <w:rsid w:val="00B5377D"/>
    <w:rsid w:val="00B95024"/>
    <w:rsid w:val="00B97843"/>
    <w:rsid w:val="00BA5029"/>
    <w:rsid w:val="00BC2F3C"/>
    <w:rsid w:val="00BD4A7D"/>
    <w:rsid w:val="00BE0572"/>
    <w:rsid w:val="00BE75A2"/>
    <w:rsid w:val="00C02721"/>
    <w:rsid w:val="00C70ABE"/>
    <w:rsid w:val="00CC7049"/>
    <w:rsid w:val="00CE3307"/>
    <w:rsid w:val="00D42C5D"/>
    <w:rsid w:val="00D76DF8"/>
    <w:rsid w:val="00DB5302"/>
    <w:rsid w:val="00DC3D49"/>
    <w:rsid w:val="00DD6B1F"/>
    <w:rsid w:val="00E124F4"/>
    <w:rsid w:val="00E12A84"/>
    <w:rsid w:val="00E12EC6"/>
    <w:rsid w:val="00E36337"/>
    <w:rsid w:val="00E533CF"/>
    <w:rsid w:val="00E651DD"/>
    <w:rsid w:val="00EB72AD"/>
    <w:rsid w:val="00EC37A1"/>
    <w:rsid w:val="00EF6C29"/>
    <w:rsid w:val="00F06EB9"/>
    <w:rsid w:val="00F1631E"/>
    <w:rsid w:val="00F5580B"/>
    <w:rsid w:val="00F76072"/>
    <w:rsid w:val="00F80E28"/>
    <w:rsid w:val="00FB001B"/>
    <w:rsid w:val="00FB319C"/>
    <w:rsid w:val="00FB7CD4"/>
    <w:rsid w:val="00FD2BA8"/>
    <w:rsid w:val="00FF25A1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75A2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E75A2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E75A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E75A2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3</Pages>
  <Words>589</Words>
  <Characters>3362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Lc001703</dc:creator>
  <cp:keywords/>
  <dc:description/>
  <cp:lastModifiedBy>admin</cp:lastModifiedBy>
  <cp:revision>8</cp:revision>
  <dcterms:created xsi:type="dcterms:W3CDTF">2019-07-22T05:56:00Z</dcterms:created>
  <dcterms:modified xsi:type="dcterms:W3CDTF">2019-07-24T07:48:00Z</dcterms:modified>
</cp:coreProperties>
</file>